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047E13" w:rsidRDefault="008B09E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29" w:history="1">
        <w:r w:rsidR="00047E13" w:rsidRPr="00436489">
          <w:rPr>
            <w:rStyle w:val="aa"/>
          </w:rPr>
          <w:t>HH3C-QOS-CAPABILITY-MIB</w:t>
        </w:r>
        <w:r w:rsidR="00047E13">
          <w:rPr>
            <w:webHidden/>
          </w:rPr>
          <w:tab/>
        </w:r>
        <w:r w:rsidR="00047E13">
          <w:rPr>
            <w:webHidden/>
          </w:rPr>
          <w:fldChar w:fldCharType="begin"/>
        </w:r>
        <w:r w:rsidR="00047E13">
          <w:rPr>
            <w:webHidden/>
          </w:rPr>
          <w:instrText xml:space="preserve"> PAGEREF _Toc94098629 \h </w:instrText>
        </w:r>
        <w:r w:rsidR="00047E13">
          <w:rPr>
            <w:webHidden/>
          </w:rPr>
        </w:r>
        <w:r w:rsidR="00047E13">
          <w:rPr>
            <w:webHidden/>
          </w:rPr>
          <w:fldChar w:fldCharType="separate"/>
        </w:r>
        <w:r w:rsidR="00047E13">
          <w:rPr>
            <w:webHidden/>
          </w:rPr>
          <w:t>2</w:t>
        </w:r>
        <w:r w:rsidR="00047E13">
          <w:rPr>
            <w:webHidden/>
          </w:rPr>
          <w:fldChar w:fldCharType="end"/>
        </w:r>
      </w:hyperlink>
    </w:p>
    <w:p w:rsidR="00047E13" w:rsidRDefault="00047E1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30" w:history="1">
        <w:r w:rsidRPr="00436489">
          <w:rPr>
            <w:rStyle w:val="aa"/>
            <w:rFonts w:ascii="Helvetica" w:hAnsi="Helvetica" w:cs="Helvetica"/>
          </w:rPr>
          <w:t>hh3cQoSSysCapabilityTable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47E13" w:rsidRDefault="00047E1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31" w:history="1">
        <w:r w:rsidRPr="00436489">
          <w:rPr>
            <w:rStyle w:val="aa"/>
            <w:rFonts w:ascii="Helvetica" w:hAnsi="Helvetica" w:cs="Helvetica"/>
          </w:rPr>
          <w:t>hh3cQoSIfCapabilityTable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8B09E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16EB6" w:rsidRPr="00F16EB6" w:rsidRDefault="00F16EB6" w:rsidP="00F16EB6">
      <w:pPr>
        <w:pStyle w:val="1"/>
      </w:pPr>
      <w:bookmarkStart w:id="1" w:name="_Toc397421237"/>
      <w:bookmarkStart w:id="2" w:name="_Toc94098629"/>
      <w:r w:rsidRPr="00F16EB6">
        <w:rPr>
          <w:rFonts w:hint="eastAsia"/>
        </w:rPr>
        <w:lastRenderedPageBreak/>
        <w:t>HH3C-QOS</w:t>
      </w:r>
      <w:r w:rsidRPr="00F16EB6">
        <w:t>-</w:t>
      </w:r>
      <w:r w:rsidRPr="00F16EB6">
        <w:rPr>
          <w:rFonts w:hint="eastAsia"/>
        </w:rPr>
        <w:t>CAPABILITY-</w:t>
      </w:r>
      <w:r w:rsidRPr="00F16EB6">
        <w:t>MIB</w:t>
      </w:r>
      <w:bookmarkEnd w:id="1"/>
      <w:bookmarkEnd w:id="2"/>
    </w:p>
    <w:p w:rsidR="00F16EB6" w:rsidRPr="008418BF" w:rsidRDefault="00F16EB6" w:rsidP="00F16EB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238"/>
      <w:bookmarkStart w:id="4" w:name="_Toc94098630"/>
      <w:r w:rsidRPr="00E32637">
        <w:rPr>
          <w:rFonts w:ascii="Helvetica" w:eastAsiaTheme="minorEastAsia" w:hAnsi="Helvetica" w:cs="Helvetica"/>
        </w:rPr>
        <w:t>hh3cQoSSysCapabilityTable</w:t>
      </w:r>
      <w:bookmarkEnd w:id="3"/>
      <w:bookmarkEnd w:id="4"/>
    </w:p>
    <w:p w:rsidR="00F16EB6" w:rsidRPr="008418BF" w:rsidRDefault="00F16EB6" w:rsidP="00F16EB6">
      <w:pPr>
        <w:pStyle w:val="TableText"/>
        <w:kinsoku w:val="0"/>
        <w:textAlignment w:val="top"/>
        <w:rPr>
          <w:rFonts w:ascii="Helvetica" w:hAnsi="Helvetica" w:cs="Helvetica"/>
        </w:rPr>
      </w:pPr>
      <w:r w:rsidRPr="0003389B">
        <w:rPr>
          <w:rFonts w:ascii="Helvetica" w:hAnsi="Helvetica" w:cs="Helvetica"/>
        </w:rPr>
        <w:t xml:space="preserve"> </w:t>
      </w: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7.1.1.1.2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16EB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hh3cQoSSysCapModuleIndex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7.1.1.1.2</w:t>
            </w:r>
            <w:r w:rsidRPr="00F4583E">
              <w:rPr>
                <w:rFonts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hh3cQoSSysCapCharacteristicsIndex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7.1.1.1.2</w:t>
            </w:r>
            <w:r w:rsidRPr="00F4583E">
              <w:rPr>
                <w:rFonts w:cs="Helvetica"/>
              </w:rPr>
              <w:t xml:space="preserve">.1.2)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</w:rPr>
              <w:t>hh3cQoSSysCapCharacteristicsValue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7.1.1.1.2</w:t>
            </w:r>
            <w:r w:rsidRPr="00F4583E">
              <w:rPr>
                <w:rFonts w:cs="Helvetica"/>
              </w:rPr>
              <w:t xml:space="preserve">.1.3)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</w:tbl>
    <w:p w:rsidR="00F16EB6" w:rsidRPr="0016178F" w:rsidRDefault="00F16EB6" w:rsidP="00F16EB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397421239"/>
      <w:bookmarkStart w:id="6" w:name="_Toc94098631"/>
      <w:r w:rsidRPr="004D1325">
        <w:rPr>
          <w:rFonts w:ascii="Helvetica" w:hAnsi="Helvetica" w:cs="Helvetica"/>
        </w:rPr>
        <w:t>hh3cQoS</w:t>
      </w:r>
      <w:r>
        <w:rPr>
          <w:rFonts w:ascii="Helvetica" w:hAnsi="Helvetica" w:cs="Helvetica" w:hint="eastAsia"/>
        </w:rPr>
        <w:t>If</w:t>
      </w:r>
      <w:r w:rsidRPr="004D1325">
        <w:rPr>
          <w:rFonts w:ascii="Helvetica" w:hAnsi="Helvetica" w:cs="Helvetica"/>
        </w:rPr>
        <w:t>CapabilityTable</w:t>
      </w:r>
      <w:bookmarkEnd w:id="5"/>
      <w:bookmarkEnd w:id="6"/>
    </w:p>
    <w:p w:rsidR="00F16EB6" w:rsidRPr="008512F1" w:rsidRDefault="00F16EB6" w:rsidP="00F16EB6">
      <w:pPr>
        <w:pStyle w:val="TableText"/>
        <w:kinsoku w:val="0"/>
        <w:textAlignment w:val="top"/>
        <w:rPr>
          <w:rFonts w:ascii="Helvetica" w:hAnsi="Helvetica" w:cs="Helvetica"/>
        </w:rPr>
      </w:pPr>
      <w:r w:rsidRPr="008512F1">
        <w:rPr>
          <w:rFonts w:ascii="Helvetica" w:hAnsi="Helvetica" w:cs="Helvetica"/>
        </w:rPr>
        <w:t>OID of this table is: 1.3.6.1.4.1.25506.7.1.1.1.3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16EB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Cap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CapModuleIndex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</w:t>
            </w:r>
            <w:r w:rsidRPr="00F4583E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CapCharacteristicsIndex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3</w:t>
            </w:r>
            <w:r w:rsidRPr="00F4583E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</w:rPr>
              <w:t>CapCharacteristicsValue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4</w:t>
            </w:r>
            <w:r w:rsidRPr="00F4583E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20" w:rsidRDefault="00404320">
      <w:r>
        <w:separator/>
      </w:r>
    </w:p>
  </w:endnote>
  <w:endnote w:type="continuationSeparator" w:id="0">
    <w:p w:rsidR="00404320" w:rsidRDefault="00404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B09E1">
      <w:fldChar w:fldCharType="begin"/>
    </w:r>
    <w:r>
      <w:instrText>PAGE</w:instrText>
    </w:r>
    <w:r w:rsidR="008B09E1">
      <w:fldChar w:fldCharType="separate"/>
    </w:r>
    <w:r w:rsidR="00047E13">
      <w:rPr>
        <w:noProof/>
      </w:rPr>
      <w:t>1</w:t>
    </w:r>
    <w:r w:rsidR="008B09E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47E13">
      <w:fldChar w:fldCharType="begin"/>
    </w:r>
    <w:r w:rsidR="00047E13">
      <w:instrText xml:space="preserve"> NUMPAGES  \* Arabic  \* MERGEFORMAT </w:instrText>
    </w:r>
    <w:r w:rsidR="00047E13">
      <w:fldChar w:fldCharType="separate"/>
    </w:r>
    <w:r w:rsidR="00047E13">
      <w:rPr>
        <w:noProof/>
      </w:rPr>
      <w:t>2</w:t>
    </w:r>
    <w:r w:rsidR="00047E1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20" w:rsidRDefault="00404320">
      <w:r>
        <w:separator/>
      </w:r>
    </w:p>
  </w:footnote>
  <w:footnote w:type="continuationSeparator" w:id="0">
    <w:p w:rsidR="00404320" w:rsidRDefault="00404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16EB6" w:rsidRPr="00F16EB6">
      <w:t xml:space="preserve"> HH3C-QOS-CAPABILITY-MIB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47E13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4320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09E1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EB6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16EB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16EB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16EB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16EB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16EB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16EB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16EB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15F0-62AB-40F1-BCEA-2EA0718B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108</Words>
  <Characters>1105</Characters>
  <Application>Microsoft Office Word</Application>
  <DocSecurity>0</DocSecurity>
  <Lines>69</Lines>
  <Paragraphs>60</Paragraphs>
  <ScaleCrop>false</ScaleCrop>
  <Company/>
  <LinksUpToDate>false</LinksUpToDate>
  <CharactersWithSpaces>1153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